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2B1BE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CHAMBERLEYN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E7979B9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3F94C9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BB00D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Winchcombe, </w:t>
      </w:r>
    </w:p>
    <w:p w14:paraId="73DD8BB5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Maud de Stafford(q.v.).</w:t>
      </w:r>
    </w:p>
    <w:p w14:paraId="1545864F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18-57)</w:t>
      </w:r>
    </w:p>
    <w:p w14:paraId="273E3960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2BE5F4" w14:textId="77777777" w:rsidR="00435DD6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217F75" w14:textId="77777777" w:rsidR="00435DD6" w:rsidRPr="00757078" w:rsidRDefault="00435DD6" w:rsidP="00435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09CA75F2" w14:textId="54237FB9" w:rsidR="00BA00AB" w:rsidRPr="00435DD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35D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5A85" w14:textId="77777777" w:rsidR="00435DD6" w:rsidRDefault="00435DD6" w:rsidP="009139A6">
      <w:r>
        <w:separator/>
      </w:r>
    </w:p>
  </w:endnote>
  <w:endnote w:type="continuationSeparator" w:id="0">
    <w:p w14:paraId="7ACBB45D" w14:textId="77777777" w:rsidR="00435DD6" w:rsidRDefault="00435D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21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DD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EC5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B789E" w14:textId="77777777" w:rsidR="00435DD6" w:rsidRDefault="00435DD6" w:rsidP="009139A6">
      <w:r>
        <w:separator/>
      </w:r>
    </w:p>
  </w:footnote>
  <w:footnote w:type="continuationSeparator" w:id="0">
    <w:p w14:paraId="73B7250F" w14:textId="77777777" w:rsidR="00435DD6" w:rsidRDefault="00435D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64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042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14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DD6"/>
    <w:rsid w:val="000666E0"/>
    <w:rsid w:val="002510B7"/>
    <w:rsid w:val="00435DD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AC1C2"/>
  <w15:chartTrackingRefBased/>
  <w15:docId w15:val="{BBEBEB0E-87AD-440D-9671-01C4D0D3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5D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2022-02-21T11:26:00Z</dcterms:created>
  <dcterms:modified xsi:type="dcterms:W3CDTF">2022-02-21T11:27:00Z</dcterms:modified>
</cp:coreProperties>
</file>